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037" w:rsidRDefault="001B2037" w:rsidP="001B2037">
      <w:pPr>
        <w:spacing w:after="0" w:line="240" w:lineRule="auto"/>
        <w:rPr>
          <w:b/>
        </w:rPr>
      </w:pPr>
      <w:r w:rsidRPr="00132F8B">
        <w:rPr>
          <w:b/>
        </w:rPr>
        <w:t>Wish You Were Here - Pink Floyd</w:t>
      </w:r>
    </w:p>
    <w:p w:rsidR="00D31A4F" w:rsidRPr="00132F8B" w:rsidRDefault="00D31A4F" w:rsidP="001B2037">
      <w:pPr>
        <w:spacing w:after="0" w:line="240" w:lineRule="auto"/>
        <w:rPr>
          <w:b/>
        </w:rPr>
      </w:pPr>
      <w:proofErr w:type="spellStart"/>
      <w:r>
        <w:rPr>
          <w:b/>
        </w:rPr>
        <w:t>Int,Int</w:t>
      </w:r>
      <w:proofErr w:type="spellEnd"/>
      <w:r>
        <w:rPr>
          <w:b/>
        </w:rPr>
        <w:t xml:space="preserve"> w/solo,</w:t>
      </w:r>
      <w:r w:rsidR="00C24266">
        <w:rPr>
          <w:b/>
        </w:rPr>
        <w:t>V1,V2,Int,V3,Int,Int</w:t>
      </w:r>
      <w:bookmarkStart w:id="0" w:name="_GoBack"/>
      <w:bookmarkEnd w:id="0"/>
    </w:p>
    <w:p w:rsidR="001B2037" w:rsidRPr="00132F8B" w:rsidRDefault="001B2037" w:rsidP="001B2037">
      <w:pPr>
        <w:spacing w:after="0" w:line="240" w:lineRule="auto"/>
        <w:rPr>
          <w:b/>
        </w:rPr>
      </w:pPr>
    </w:p>
    <w:p w:rsidR="001B2037" w:rsidRPr="00132F8B" w:rsidRDefault="001B2037" w:rsidP="001B2037">
      <w:pPr>
        <w:spacing w:after="0" w:line="240" w:lineRule="auto"/>
        <w:rPr>
          <w:b/>
        </w:rPr>
      </w:pPr>
      <w:r w:rsidRPr="00132F8B">
        <w:rPr>
          <w:b/>
        </w:rPr>
        <w:t>Intro:</w:t>
      </w:r>
    </w:p>
    <w:p w:rsidR="001B2037" w:rsidRPr="001B2037" w:rsidRDefault="001B2037" w:rsidP="001B2037">
      <w:pPr>
        <w:spacing w:after="0" w:line="240" w:lineRule="auto"/>
        <w:rPr>
          <w:b/>
        </w:rPr>
      </w:pPr>
      <w:proofErr w:type="gramStart"/>
      <w:r w:rsidRPr="001B2037">
        <w:rPr>
          <w:b/>
        </w:rPr>
        <w:t>Em</w:t>
      </w:r>
      <w:r w:rsidR="00132F8B">
        <w:rPr>
          <w:b/>
        </w:rPr>
        <w:t>7</w:t>
      </w:r>
      <w:r w:rsidRPr="001B2037">
        <w:rPr>
          <w:b/>
        </w:rPr>
        <w:t xml:space="preserve">  G</w:t>
      </w:r>
      <w:proofErr w:type="gramEnd"/>
      <w:r w:rsidRPr="001B2037">
        <w:rPr>
          <w:b/>
        </w:rPr>
        <w:t xml:space="preserve">  Em</w:t>
      </w:r>
      <w:r w:rsidR="00132F8B">
        <w:rPr>
          <w:b/>
        </w:rPr>
        <w:t>7</w:t>
      </w:r>
      <w:r w:rsidRPr="001B2037">
        <w:rPr>
          <w:b/>
        </w:rPr>
        <w:t xml:space="preserve">  G  Em</w:t>
      </w:r>
      <w:r w:rsidR="00132F8B">
        <w:rPr>
          <w:b/>
        </w:rPr>
        <w:t>7</w:t>
      </w:r>
      <w:r w:rsidRPr="001B2037">
        <w:rPr>
          <w:b/>
        </w:rPr>
        <w:t xml:space="preserve">  A  Em</w:t>
      </w:r>
      <w:r w:rsidR="00132F8B">
        <w:rPr>
          <w:b/>
        </w:rPr>
        <w:t>7</w:t>
      </w:r>
      <w:r w:rsidRPr="001B2037">
        <w:rPr>
          <w:b/>
        </w:rPr>
        <w:t xml:space="preserve">  A  G</w:t>
      </w:r>
    </w:p>
    <w:p w:rsidR="001B2037" w:rsidRDefault="001B2037" w:rsidP="001B2037">
      <w:pPr>
        <w:spacing w:after="0" w:line="240" w:lineRule="auto"/>
      </w:pPr>
    </w:p>
    <w:p w:rsidR="001B2037" w:rsidRPr="001B2037" w:rsidRDefault="001B2037" w:rsidP="001B2037">
      <w:pPr>
        <w:spacing w:after="0" w:line="240" w:lineRule="auto"/>
        <w:rPr>
          <w:b/>
        </w:rPr>
      </w:pPr>
      <w:r w:rsidRPr="001B2037">
        <w:rPr>
          <w:b/>
        </w:rPr>
        <w:t>Verse 1:</w:t>
      </w:r>
    </w:p>
    <w:p w:rsidR="001B2037" w:rsidRPr="001B2037" w:rsidRDefault="001B2037" w:rsidP="001B2037">
      <w:pPr>
        <w:spacing w:after="0" w:line="240" w:lineRule="auto"/>
        <w:rPr>
          <w:b/>
        </w:rPr>
      </w:pPr>
      <w:r>
        <w:rPr>
          <w:b/>
        </w:rPr>
        <w:t>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B2037">
        <w:rPr>
          <w:b/>
        </w:rPr>
        <w:t>D</w:t>
      </w:r>
    </w:p>
    <w:p w:rsidR="001B2037" w:rsidRDefault="001B2037" w:rsidP="001B2037">
      <w:pPr>
        <w:spacing w:after="0" w:line="240" w:lineRule="auto"/>
      </w:pPr>
      <w:r>
        <w:t>So, so you think you can tell,</w:t>
      </w:r>
    </w:p>
    <w:p w:rsidR="001B2037" w:rsidRPr="001B2037" w:rsidRDefault="001B2037" w:rsidP="001B2037">
      <w:pPr>
        <w:spacing w:after="0" w:line="240" w:lineRule="auto"/>
        <w:ind w:left="720"/>
        <w:rPr>
          <w:b/>
        </w:rPr>
      </w:pPr>
      <w:r>
        <w:rPr>
          <w:b/>
        </w:rPr>
        <w:t xml:space="preserve">          Am</w:t>
      </w:r>
      <w:r>
        <w:rPr>
          <w:b/>
        </w:rPr>
        <w:tab/>
      </w:r>
      <w:r>
        <w:rPr>
          <w:b/>
        </w:rPr>
        <w:tab/>
        <w:t xml:space="preserve">    </w:t>
      </w:r>
      <w:r w:rsidRPr="001B2037">
        <w:rPr>
          <w:b/>
        </w:rPr>
        <w:t>G</w:t>
      </w:r>
    </w:p>
    <w:p w:rsidR="001B2037" w:rsidRDefault="001B2037" w:rsidP="001B2037">
      <w:pPr>
        <w:spacing w:after="0" w:line="240" w:lineRule="auto"/>
      </w:pPr>
      <w:proofErr w:type="gramStart"/>
      <w:r>
        <w:t>Heaven f</w:t>
      </w:r>
      <w:r>
        <w:t>rom Hell, blue skies from pain.</w:t>
      </w:r>
      <w:proofErr w:type="gramEnd"/>
    </w:p>
    <w:p w:rsidR="001B2037" w:rsidRPr="001B2037" w:rsidRDefault="001B2037" w:rsidP="001B2037">
      <w:pPr>
        <w:spacing w:after="0" w:line="240" w:lineRule="auto"/>
        <w:ind w:left="720" w:firstLine="720"/>
        <w:rPr>
          <w:b/>
        </w:rPr>
      </w:pPr>
      <w:r>
        <w:rPr>
          <w:b/>
        </w:rPr>
        <w:t xml:space="preserve">       </w:t>
      </w:r>
      <w:r w:rsidRPr="001B2037">
        <w:rPr>
          <w:b/>
        </w:rPr>
        <w:t>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Pr="001B2037">
        <w:rPr>
          <w:b/>
        </w:rPr>
        <w:t>C</w:t>
      </w:r>
    </w:p>
    <w:p w:rsidR="001B2037" w:rsidRDefault="001B2037" w:rsidP="001B2037">
      <w:pPr>
        <w:spacing w:after="0" w:line="240" w:lineRule="auto"/>
      </w:pPr>
      <w:r>
        <w:t xml:space="preserve">Can you tell a green field from a cold steel </w:t>
      </w:r>
      <w:proofErr w:type="gramStart"/>
      <w:r>
        <w:t>rail</w:t>
      </w:r>
      <w:proofErr w:type="gramEnd"/>
    </w:p>
    <w:p w:rsidR="001B2037" w:rsidRDefault="001B2037" w:rsidP="001B2037">
      <w:pPr>
        <w:spacing w:after="0" w:line="240" w:lineRule="auto"/>
        <w:ind w:left="720"/>
      </w:pPr>
      <w:r>
        <w:rPr>
          <w:b/>
        </w:rPr>
        <w:t xml:space="preserve">            </w:t>
      </w:r>
      <w:r w:rsidRPr="001B2037">
        <w:rPr>
          <w:b/>
        </w:rPr>
        <w:t>Am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</w:t>
      </w:r>
    </w:p>
    <w:p w:rsidR="001B2037" w:rsidRDefault="001B2037" w:rsidP="001B2037">
      <w:pPr>
        <w:spacing w:after="0" w:line="240" w:lineRule="auto"/>
      </w:pPr>
      <w:r>
        <w:t>A smile from a veil,</w:t>
      </w:r>
      <w:r w:rsidRPr="001B2037">
        <w:t xml:space="preserve"> </w:t>
      </w:r>
      <w:proofErr w:type="gramStart"/>
      <w:r>
        <w:t>Do</w:t>
      </w:r>
      <w:proofErr w:type="gramEnd"/>
      <w:r>
        <w:t xml:space="preserve"> you think you can tell?</w:t>
      </w:r>
    </w:p>
    <w:p w:rsidR="001B2037" w:rsidRDefault="001B2037" w:rsidP="001B2037">
      <w:pPr>
        <w:spacing w:after="0" w:line="240" w:lineRule="auto"/>
      </w:pPr>
    </w:p>
    <w:p w:rsidR="001B2037" w:rsidRPr="00132F8B" w:rsidRDefault="001B2037" w:rsidP="001B2037">
      <w:pPr>
        <w:spacing w:after="0" w:line="240" w:lineRule="auto"/>
        <w:rPr>
          <w:b/>
        </w:rPr>
      </w:pPr>
      <w:r w:rsidRPr="00132F8B">
        <w:rPr>
          <w:b/>
        </w:rPr>
        <w:t>Verse 2:</w:t>
      </w:r>
    </w:p>
    <w:p w:rsidR="001B2037" w:rsidRPr="001B2037" w:rsidRDefault="001B2037" w:rsidP="001B2037">
      <w:pPr>
        <w:spacing w:after="0" w:line="240" w:lineRule="auto"/>
        <w:ind w:left="1440" w:firstLine="720"/>
        <w:rPr>
          <w:b/>
        </w:rPr>
      </w:pPr>
      <w:r>
        <w:rPr>
          <w:b/>
        </w:rPr>
        <w:t>C</w:t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          </w:t>
      </w:r>
      <w:r w:rsidRPr="001B2037">
        <w:rPr>
          <w:b/>
        </w:rPr>
        <w:t>D</w:t>
      </w:r>
    </w:p>
    <w:p w:rsidR="001B2037" w:rsidRDefault="001B2037" w:rsidP="001B2037">
      <w:pPr>
        <w:spacing w:after="0" w:line="240" w:lineRule="auto"/>
      </w:pPr>
      <w:r>
        <w:t>And did they get you t</w:t>
      </w:r>
      <w:r>
        <w:t>o trade your heroes for ghosts,</w:t>
      </w:r>
    </w:p>
    <w:p w:rsidR="001B2037" w:rsidRPr="001B2037" w:rsidRDefault="001B2037" w:rsidP="001B2037">
      <w:pPr>
        <w:spacing w:after="0" w:line="240" w:lineRule="auto"/>
        <w:ind w:left="720"/>
        <w:rPr>
          <w:b/>
        </w:rPr>
      </w:pPr>
      <w:r>
        <w:rPr>
          <w:b/>
        </w:rPr>
        <w:t xml:space="preserve">          Am</w:t>
      </w:r>
      <w:r>
        <w:rPr>
          <w:b/>
        </w:rPr>
        <w:tab/>
      </w:r>
      <w:r>
        <w:rPr>
          <w:b/>
        </w:rPr>
        <w:tab/>
        <w:t xml:space="preserve">    </w:t>
      </w:r>
      <w:r w:rsidRPr="001B2037">
        <w:rPr>
          <w:b/>
        </w:rPr>
        <w:t>G</w:t>
      </w:r>
      <w:r>
        <w:rPr>
          <w:b/>
        </w:rPr>
        <w:tab/>
      </w:r>
      <w:r>
        <w:rPr>
          <w:b/>
        </w:rPr>
        <w:tab/>
      </w:r>
    </w:p>
    <w:p w:rsidR="001B2037" w:rsidRDefault="001B2037" w:rsidP="001B2037">
      <w:pPr>
        <w:spacing w:after="0" w:line="240" w:lineRule="auto"/>
      </w:pPr>
      <w:r>
        <w:t>Hot ashes for tr</w:t>
      </w:r>
      <w:r>
        <w:t>ees, hot air for a cool breeze</w:t>
      </w:r>
    </w:p>
    <w:p w:rsidR="001B2037" w:rsidRPr="001B2037" w:rsidRDefault="001B2037" w:rsidP="001B2037">
      <w:pPr>
        <w:spacing w:after="0" w:line="240" w:lineRule="auto"/>
        <w:ind w:left="720" w:firstLine="720"/>
        <w:rPr>
          <w:b/>
        </w:rPr>
      </w:pPr>
      <w:r>
        <w:rPr>
          <w:b/>
        </w:rPr>
        <w:t xml:space="preserve">       </w:t>
      </w:r>
      <w:r w:rsidRPr="001B2037">
        <w:rPr>
          <w:b/>
        </w:rPr>
        <w:t>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Pr="001B2037">
        <w:rPr>
          <w:b/>
        </w:rPr>
        <w:t>C</w:t>
      </w:r>
    </w:p>
    <w:p w:rsidR="001B2037" w:rsidRDefault="001B2037" w:rsidP="001B2037">
      <w:pPr>
        <w:spacing w:after="0" w:line="240" w:lineRule="auto"/>
      </w:pPr>
      <w:r>
        <w:t>C</w:t>
      </w:r>
      <w:r>
        <w:t>old comfort for change,</w:t>
      </w:r>
      <w:r w:rsidRPr="001B2037">
        <w:t xml:space="preserve"> </w:t>
      </w:r>
      <w:proofErr w:type="gramStart"/>
      <w:r>
        <w:t>And</w:t>
      </w:r>
      <w:proofErr w:type="gramEnd"/>
      <w:r>
        <w:t xml:space="preserve"> did you </w:t>
      </w:r>
      <w:proofErr w:type="spellStart"/>
      <w:r>
        <w:t>exchange</w:t>
      </w:r>
      <w:proofErr w:type="spellEnd"/>
    </w:p>
    <w:p w:rsidR="001B2037" w:rsidRDefault="001B2037" w:rsidP="001B2037">
      <w:pPr>
        <w:spacing w:after="0" w:line="240" w:lineRule="auto"/>
        <w:ind w:left="720" w:firstLine="720"/>
      </w:pPr>
      <w:r>
        <w:rPr>
          <w:b/>
        </w:rPr>
        <w:t xml:space="preserve">         </w:t>
      </w:r>
      <w:r w:rsidRPr="001B2037">
        <w:rPr>
          <w:b/>
        </w:rPr>
        <w:t>Am</w:t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>G</w:t>
      </w:r>
    </w:p>
    <w:p w:rsidR="001B2037" w:rsidRDefault="001B2037" w:rsidP="001B2037">
      <w:pPr>
        <w:spacing w:after="0" w:line="240" w:lineRule="auto"/>
      </w:pPr>
      <w:proofErr w:type="gramStart"/>
      <w:r>
        <w:t>A</w:t>
      </w:r>
      <w:r>
        <w:t xml:space="preserve"> walk on part in the war for a lea</w:t>
      </w:r>
      <w:r w:rsidR="00132F8B">
        <w:t>d role in a cage?</w:t>
      </w:r>
      <w:proofErr w:type="gramEnd"/>
    </w:p>
    <w:p w:rsidR="001B2037" w:rsidRDefault="001B2037" w:rsidP="001B2037">
      <w:pPr>
        <w:spacing w:after="0" w:line="240" w:lineRule="auto"/>
      </w:pPr>
    </w:p>
    <w:p w:rsidR="001B2037" w:rsidRPr="00132F8B" w:rsidRDefault="00132F8B" w:rsidP="001B2037">
      <w:pPr>
        <w:spacing w:after="0" w:line="240" w:lineRule="auto"/>
        <w:rPr>
          <w:b/>
        </w:rPr>
      </w:pPr>
      <w:r w:rsidRPr="00132F8B">
        <w:rPr>
          <w:b/>
        </w:rPr>
        <w:t>Verse 3:</w:t>
      </w:r>
    </w:p>
    <w:p w:rsidR="00D31A4F" w:rsidRPr="001B2037" w:rsidRDefault="00D31A4F" w:rsidP="00D31A4F">
      <w:pPr>
        <w:spacing w:after="0" w:line="240" w:lineRule="auto"/>
        <w:rPr>
          <w:b/>
        </w:rPr>
      </w:pPr>
      <w:r>
        <w:rPr>
          <w:b/>
        </w:rPr>
        <w:t>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1B2037">
        <w:rPr>
          <w:b/>
        </w:rPr>
        <w:t>D</w:t>
      </w:r>
    </w:p>
    <w:p w:rsidR="001B2037" w:rsidRDefault="001B2037" w:rsidP="001B2037">
      <w:pPr>
        <w:spacing w:after="0" w:line="240" w:lineRule="auto"/>
      </w:pPr>
      <w:r>
        <w:t>How I wish, how I wish you were here.</w:t>
      </w:r>
    </w:p>
    <w:p w:rsidR="00D31A4F" w:rsidRPr="001B2037" w:rsidRDefault="00D31A4F" w:rsidP="00D31A4F">
      <w:pPr>
        <w:spacing w:after="0" w:line="240" w:lineRule="auto"/>
        <w:ind w:firstLine="720"/>
        <w:rPr>
          <w:b/>
        </w:rPr>
      </w:pPr>
      <w:r>
        <w:rPr>
          <w:b/>
        </w:rPr>
        <w:t xml:space="preserve">      Am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Pr="001B2037">
        <w:rPr>
          <w:b/>
        </w:rPr>
        <w:t>G</w:t>
      </w:r>
    </w:p>
    <w:p w:rsidR="00D31A4F" w:rsidRDefault="001B2037" w:rsidP="00D31A4F">
      <w:pPr>
        <w:spacing w:after="0" w:line="240" w:lineRule="auto"/>
      </w:pPr>
      <w:r>
        <w:t>We're just two lost souls swimming in a fish bowl, year after year,</w:t>
      </w:r>
    </w:p>
    <w:p w:rsidR="00D31A4F" w:rsidRPr="00D31A4F" w:rsidRDefault="00D31A4F" w:rsidP="00D31A4F">
      <w:pPr>
        <w:spacing w:after="0" w:line="240" w:lineRule="auto"/>
      </w:pPr>
      <w:r w:rsidRPr="001B2037">
        <w:rPr>
          <w:b/>
        </w:rPr>
        <w:t>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1B2037">
        <w:rPr>
          <w:b/>
        </w:rPr>
        <w:t>C</w:t>
      </w:r>
    </w:p>
    <w:p w:rsidR="001B2037" w:rsidRDefault="00D31A4F" w:rsidP="001B2037">
      <w:pPr>
        <w:spacing w:after="0" w:line="240" w:lineRule="auto"/>
      </w:pPr>
      <w:r>
        <w:t xml:space="preserve">    </w:t>
      </w:r>
      <w:proofErr w:type="gramStart"/>
      <w:r w:rsidR="001B2037">
        <w:t>Running over the same old ground.</w:t>
      </w:r>
      <w:proofErr w:type="gramEnd"/>
      <w:r w:rsidR="001B2037">
        <w:t xml:space="preserve"> What have we found?</w:t>
      </w:r>
    </w:p>
    <w:p w:rsidR="00D31A4F" w:rsidRDefault="00D31A4F" w:rsidP="00D31A4F">
      <w:pPr>
        <w:spacing w:after="0" w:line="240" w:lineRule="auto"/>
        <w:ind w:left="720"/>
      </w:pPr>
      <w:r>
        <w:rPr>
          <w:b/>
        </w:rPr>
        <w:t xml:space="preserve">            </w:t>
      </w:r>
      <w:r w:rsidRPr="001B2037">
        <w:rPr>
          <w:b/>
        </w:rPr>
        <w:t>Am</w:t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      </w:t>
      </w:r>
      <w:r>
        <w:rPr>
          <w:b/>
        </w:rPr>
        <w:t>G</w:t>
      </w:r>
    </w:p>
    <w:p w:rsidR="001B6941" w:rsidRDefault="001B2037" w:rsidP="001B2037">
      <w:pPr>
        <w:spacing w:after="0" w:line="240" w:lineRule="auto"/>
      </w:pPr>
      <w:r>
        <w:t>The same</w:t>
      </w:r>
      <w:r w:rsidR="00D31A4F">
        <w:t xml:space="preserve"> old fears. Wish you were here!</w:t>
      </w:r>
    </w:p>
    <w:p w:rsidR="00D31A4F" w:rsidRDefault="00D31A4F">
      <w:r>
        <w:br w:type="page"/>
      </w:r>
    </w:p>
    <w:p w:rsidR="00D31A4F" w:rsidRDefault="00D31A4F" w:rsidP="001B2037">
      <w:pPr>
        <w:spacing w:after="0" w:line="240" w:lineRule="auto"/>
      </w:pPr>
    </w:p>
    <w:p w:rsid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 xml:space="preserve">[Solo] 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B--------3------5------3-----------------------------------|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G--2h3/4------------4-------------4\2p0--------------------|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D------------------------------------------0---------0---0-|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A-----------------------------------------------1/2--------|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e----3/5-5/3-----------------------------------------------|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B----3/5-5/3----3/5-5/3---------3/5-5/3-------</w:t>
      </w:r>
      <w:r w:rsidR="00A13046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----</w:t>
      </w: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G---------------2/4-4/2----0----2/4-4/2p0-4----------------|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D-----------------------------------------5----------------|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A----------------------------------------------------------|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e-----------------------------------------------------</w:t>
      </w:r>
      <w:r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--</w:t>
      </w: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B----------3-</w:t>
      </w:r>
      <w:r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--5----5b7r5p3-</w:t>
      </w: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--3------------3h5------------|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G----2h3/4--</w:t>
      </w:r>
      <w:r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-4-------------</w:t>
      </w: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-4----2~----4b6-----4b6--2~----|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D---------------------------------------------------------|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A---------------------------------------------------------|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B----------3---5----5b7-7r5p3--5--------------------------|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G----2h3/4---4-------------------------2~---</w:t>
      </w:r>
      <w:r w:rsidR="00A13046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-4b6r4----2-</w:t>
      </w: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D---------------------------------------------------------|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A---------------------------------------------------------|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E---------------------------------------------------------|</w:t>
      </w:r>
    </w:p>
    <w:p w:rsidR="00D31A4F" w:rsidRPr="00A13046" w:rsidRDefault="00D31A4F" w:rsidP="001B2037">
      <w:pPr>
        <w:spacing w:after="0" w:line="240" w:lineRule="auto"/>
        <w:rPr>
          <w:lang w:val="de-CH"/>
        </w:rPr>
      </w:pPr>
    </w:p>
    <w:sectPr w:rsidR="00D31A4F" w:rsidRPr="00A130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37"/>
    <w:rsid w:val="00132F8B"/>
    <w:rsid w:val="00142E9D"/>
    <w:rsid w:val="001B2037"/>
    <w:rsid w:val="001B6941"/>
    <w:rsid w:val="00967721"/>
    <w:rsid w:val="00A13046"/>
    <w:rsid w:val="00C24266"/>
    <w:rsid w:val="00D3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1A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1A4F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1A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1A4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D89F8D08.dotm</Template>
  <TotalTime>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6</cp:revision>
  <dcterms:created xsi:type="dcterms:W3CDTF">2016-10-31T16:46:00Z</dcterms:created>
  <dcterms:modified xsi:type="dcterms:W3CDTF">2016-10-31T17:13:00Z</dcterms:modified>
</cp:coreProperties>
</file>